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eastAsiaTheme="majorEastAsia" w:hAnsiTheme="minorHAnsi" w:cstheme="majorBidi"/>
          <w:b/>
          <w:bCs/>
          <w:sz w:val="32"/>
          <w:szCs w:val="28"/>
        </w:rPr>
        <w:alias w:val="Title"/>
        <w:id w:val="7018082"/>
        <w:placeholder>
          <w:docPart w:val="84448816E95B4BF2A303110B26F0774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CA0111A" w14:textId="7CE31138" w:rsidR="003556D0" w:rsidRPr="00234616" w:rsidRDefault="00CE37D3" w:rsidP="00234616">
          <w:pPr>
            <w:spacing w:before="360"/>
            <w:rPr>
              <w:b/>
              <w:sz w:val="32"/>
            </w:rPr>
          </w:pPr>
          <w:r>
            <w:rPr>
              <w:rFonts w:asciiTheme="minorHAnsi" w:eastAsiaTheme="majorEastAsia" w:hAnsiTheme="minorHAnsi" w:cstheme="majorBidi"/>
              <w:b/>
              <w:bCs/>
              <w:sz w:val="32"/>
              <w:szCs w:val="28"/>
            </w:rPr>
            <w:t>Tilbyders</w:t>
          </w:r>
          <w:r w:rsidR="00656386">
            <w:rPr>
              <w:rFonts w:asciiTheme="minorHAnsi" w:eastAsiaTheme="majorEastAsia" w:hAnsiTheme="minorHAnsi" w:cstheme="majorBidi"/>
              <w:b/>
              <w:bCs/>
              <w:sz w:val="32"/>
              <w:szCs w:val="28"/>
            </w:rPr>
            <w:t xml:space="preserve"> klima- og miljøarbeid</w:t>
          </w:r>
        </w:p>
      </w:sdtContent>
    </w:sdt>
    <w:p w14:paraId="3ED65BBF" w14:textId="13DE52A4" w:rsidR="0078765D" w:rsidRDefault="00656386" w:rsidP="00E81928">
      <w:pPr>
        <w:pStyle w:val="Overskrift1"/>
        <w:numPr>
          <w:ilvl w:val="0"/>
          <w:numId w:val="12"/>
        </w:numPr>
      </w:pPr>
      <w:r>
        <w:t>Miljøstyring</w:t>
      </w:r>
    </w:p>
    <w:p w14:paraId="5461E66B" w14:textId="5FBE3BDE" w:rsidR="0072499A" w:rsidRDefault="00887F0E" w:rsidP="00E81928">
      <w:pPr>
        <w:pStyle w:val="Brdtekst"/>
        <w:numPr>
          <w:ilvl w:val="0"/>
          <w:numId w:val="14"/>
        </w:numPr>
      </w:pPr>
      <w:r w:rsidRPr="00887F0E">
        <w:t>Har virksomheten et miljøstyringssystem som Miljøfyrtårn</w:t>
      </w:r>
      <w:r>
        <w:t>,</w:t>
      </w:r>
      <w:r w:rsidRPr="00887F0E">
        <w:t xml:space="preserve"> ISO 14001</w:t>
      </w:r>
      <w:r>
        <w:t xml:space="preserve">, </w:t>
      </w:r>
      <w:r w:rsidRPr="00887F0E">
        <w:t xml:space="preserve">EMAS eller annet tilsvarende system? </w:t>
      </w:r>
      <w:r w:rsidR="0072499A">
        <w:t>Hvis ja, o</w:t>
      </w:r>
      <w:r w:rsidR="00EB603A" w:rsidRPr="00887F0E">
        <w:t>ppgi sertifisering</w:t>
      </w:r>
      <w:r w:rsidR="00124E85">
        <w:t>stype</w:t>
      </w:r>
      <w:r w:rsidR="00EB603A" w:rsidRPr="00887F0E">
        <w:t xml:space="preserve"> og </w:t>
      </w:r>
      <w:r w:rsidR="00E81928">
        <w:t>sertifikat</w:t>
      </w:r>
      <w:r w:rsidR="00EB603A" w:rsidRPr="00887F0E">
        <w:t>nummer:</w:t>
      </w:r>
    </w:p>
    <w:tbl>
      <w:tblPr>
        <w:tblStyle w:val="Tabellrutenett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4"/>
        <w:gridCol w:w="4579"/>
      </w:tblGrid>
      <w:tr w:rsidR="0072499A" w14:paraId="048C340C" w14:textId="77777777" w:rsidTr="0072499A">
        <w:tc>
          <w:tcPr>
            <w:tcW w:w="0" w:type="auto"/>
          </w:tcPr>
          <w:p w14:paraId="1546F567" w14:textId="7A39A27D" w:rsidR="0072499A" w:rsidRDefault="0072499A" w:rsidP="0072499A">
            <w:pPr>
              <w:pStyle w:val="Brdtekst"/>
            </w:pPr>
            <w:r>
              <w:t>Sertifisering:</w:t>
            </w:r>
          </w:p>
        </w:tc>
        <w:tc>
          <w:tcPr>
            <w:tcW w:w="4579" w:type="dxa"/>
            <w:tcBorders>
              <w:bottom w:val="single" w:sz="4" w:space="0" w:color="auto"/>
            </w:tcBorders>
          </w:tcPr>
          <w:p w14:paraId="5E412744" w14:textId="77777777" w:rsidR="0072499A" w:rsidRDefault="0072499A" w:rsidP="0072499A">
            <w:pPr>
              <w:pStyle w:val="Brdtekst"/>
            </w:pPr>
          </w:p>
        </w:tc>
      </w:tr>
      <w:tr w:rsidR="0072499A" w14:paraId="5A599B42" w14:textId="77777777" w:rsidTr="0072499A">
        <w:tc>
          <w:tcPr>
            <w:tcW w:w="0" w:type="auto"/>
          </w:tcPr>
          <w:p w14:paraId="11B569C2" w14:textId="4A28BC97" w:rsidR="0072499A" w:rsidRDefault="0072499A" w:rsidP="0072499A">
            <w:pPr>
              <w:pStyle w:val="Brdtekst"/>
            </w:pPr>
            <w:r>
              <w:t>Sertifikatnummer:</w:t>
            </w:r>
          </w:p>
        </w:tc>
        <w:tc>
          <w:tcPr>
            <w:tcW w:w="4579" w:type="dxa"/>
            <w:tcBorders>
              <w:top w:val="single" w:sz="4" w:space="0" w:color="auto"/>
              <w:bottom w:val="single" w:sz="4" w:space="0" w:color="auto"/>
            </w:tcBorders>
          </w:tcPr>
          <w:p w14:paraId="77A6F032" w14:textId="77777777" w:rsidR="0072499A" w:rsidRDefault="0072499A" w:rsidP="0072499A">
            <w:pPr>
              <w:pStyle w:val="Brdtekst"/>
            </w:pPr>
          </w:p>
        </w:tc>
      </w:tr>
    </w:tbl>
    <w:p w14:paraId="71D01365" w14:textId="25DBFBAE" w:rsidR="00887F0E" w:rsidRDefault="00EB603A" w:rsidP="00E81928">
      <w:pPr>
        <w:pStyle w:val="Brdtekst"/>
        <w:numPr>
          <w:ilvl w:val="0"/>
          <w:numId w:val="14"/>
        </w:numPr>
      </w:pPr>
      <w:r>
        <w:t>Er en person utpekt som miljøansvarlig i virksomheten?</w:t>
      </w:r>
    </w:p>
    <w:tbl>
      <w:tblPr>
        <w:tblStyle w:val="Tabellrutenett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5"/>
        <w:gridCol w:w="4073"/>
      </w:tblGrid>
      <w:tr w:rsidR="002260D4" w14:paraId="521DE7E8" w14:textId="77777777" w:rsidTr="002260D4">
        <w:tc>
          <w:tcPr>
            <w:tcW w:w="0" w:type="auto"/>
          </w:tcPr>
          <w:p w14:paraId="1FBC4A10" w14:textId="08F4821B" w:rsidR="002260D4" w:rsidRDefault="002260D4" w:rsidP="00797501">
            <w:pPr>
              <w:pStyle w:val="Brdtekst"/>
            </w:pPr>
            <w:r>
              <w:t>Navn på miljøansvarlig:</w:t>
            </w:r>
          </w:p>
        </w:tc>
        <w:tc>
          <w:tcPr>
            <w:tcW w:w="4073" w:type="dxa"/>
            <w:tcBorders>
              <w:bottom w:val="single" w:sz="4" w:space="0" w:color="auto"/>
            </w:tcBorders>
          </w:tcPr>
          <w:p w14:paraId="1572045C" w14:textId="77777777" w:rsidR="002260D4" w:rsidRDefault="002260D4" w:rsidP="00797501">
            <w:pPr>
              <w:pStyle w:val="Brdtekst"/>
            </w:pPr>
          </w:p>
        </w:tc>
      </w:tr>
    </w:tbl>
    <w:p w14:paraId="71415C3B" w14:textId="0C8EEED9" w:rsidR="0078765D" w:rsidRDefault="00656386" w:rsidP="00E81928">
      <w:pPr>
        <w:pStyle w:val="Overskrift1"/>
        <w:numPr>
          <w:ilvl w:val="0"/>
          <w:numId w:val="12"/>
        </w:numPr>
      </w:pPr>
      <w:r>
        <w:t>Miljøpåvirkning i anskaffelse</w:t>
      </w:r>
      <w:r w:rsidR="00EA0022">
        <w:t>n</w:t>
      </w:r>
    </w:p>
    <w:p w14:paraId="27CC46EE" w14:textId="4E9F489D" w:rsidR="00E81928" w:rsidRDefault="00EB603A" w:rsidP="00EB603A">
      <w:pPr>
        <w:pStyle w:val="Brdtekst"/>
      </w:pPr>
      <w:r w:rsidRPr="00EB603A">
        <w:t xml:space="preserve">Beskriv kort </w:t>
      </w:r>
      <w:r w:rsidR="00077FA9">
        <w:t>hva i</w:t>
      </w:r>
      <w:r w:rsidRPr="00EB603A">
        <w:t xml:space="preserve"> anskaffelsen som har den største</w:t>
      </w:r>
      <w:r w:rsidR="00077FA9">
        <w:t xml:space="preserve"> påvirkningen på miljøet</w:t>
      </w:r>
      <w:r w:rsidRPr="00EB603A">
        <w:t xml:space="preserve"> </w:t>
      </w:r>
      <w:r w:rsidR="00DB68A4">
        <w:t>og</w:t>
      </w:r>
      <w:r w:rsidRPr="00EB603A">
        <w:t xml:space="preserve"> hvordan </w:t>
      </w:r>
      <w:r w:rsidR="00DB68A4">
        <w:t>virksomheten</w:t>
      </w:r>
      <w:r w:rsidRPr="00EB603A">
        <w:t xml:space="preserve"> arbeider for å </w:t>
      </w:r>
      <w:r w:rsidR="00077FA9">
        <w:t>redusere denne miljøpåvirkningen</w:t>
      </w:r>
      <w:r>
        <w:t>. Besvarelsen skal ikke overstige ½ A4-side.</w:t>
      </w:r>
    </w:p>
    <w:p w14:paraId="75EEA1D6" w14:textId="77777777" w:rsidR="00E81928" w:rsidRDefault="00E81928" w:rsidP="00EB603A">
      <w:pPr>
        <w:pStyle w:val="Brdtekst"/>
      </w:pPr>
    </w:p>
    <w:p w14:paraId="24C94294" w14:textId="77777777" w:rsidR="00E81928" w:rsidRDefault="00E81928" w:rsidP="00EB603A">
      <w:pPr>
        <w:pStyle w:val="Brdtekst"/>
      </w:pPr>
    </w:p>
    <w:p w14:paraId="0E7AAB74" w14:textId="77777777" w:rsidR="00EB603A" w:rsidRDefault="00EB603A" w:rsidP="00EB603A">
      <w:pPr>
        <w:pStyle w:val="Brdtekst"/>
      </w:pPr>
    </w:p>
    <w:p w14:paraId="43E9F669" w14:textId="242105BF" w:rsidR="00EB603A" w:rsidRDefault="00DB68A4" w:rsidP="00E81928">
      <w:pPr>
        <w:pStyle w:val="Overskrift1"/>
        <w:numPr>
          <w:ilvl w:val="0"/>
          <w:numId w:val="12"/>
        </w:numPr>
      </w:pPr>
      <w:r>
        <w:t>Liste over biler</w:t>
      </w:r>
      <w:r w:rsidR="00255FEB">
        <w:t>, maskiner og utstyr</w:t>
      </w:r>
    </w:p>
    <w:p w14:paraId="2B76F8FB" w14:textId="697CCFEE" w:rsidR="00255FEB" w:rsidRDefault="00255FEB" w:rsidP="00255FEB">
      <w:pPr>
        <w:pStyle w:val="Brdtekst"/>
      </w:pPr>
      <w:r>
        <w:t xml:space="preserve">Oversikt over maskiner og utstyr som leverandøren planlegger å benytte i oppdraget skal oppgis i tabellen under. Maskiner skal være av god kvalitet, tilpasset oppdraget og </w:t>
      </w:r>
      <w:r w:rsidR="00E81928">
        <w:t>være godkjent, registrert, sertifisert e.l. etter gjeldende regelverk</w:t>
      </w:r>
      <w:r>
        <w:t>.</w:t>
      </w:r>
    </w:p>
    <w:p w14:paraId="285A42D8" w14:textId="7368557E" w:rsidR="00AD1A62" w:rsidRPr="004D5607" w:rsidRDefault="00AD1A62" w:rsidP="00255FEB">
      <w:pPr>
        <w:pStyle w:val="Brdtekst"/>
      </w:pPr>
      <w:r w:rsidRPr="00AD1A62">
        <w:rPr>
          <w:b/>
          <w:bCs/>
        </w:rPr>
        <w:t>NB: Dersom entreprenøren planlegger å benytte elektriske maskiner må det oppgis hvordan maskinene er planlagt ladet</w:t>
      </w:r>
      <w:r w:rsidR="004D5607">
        <w:rPr>
          <w:b/>
          <w:bCs/>
        </w:rPr>
        <w:t xml:space="preserve">. </w:t>
      </w:r>
      <w:r w:rsidR="004D5607">
        <w:t>Dette kan beskrives</w:t>
      </w:r>
      <w:r w:rsidR="00356036">
        <w:t xml:space="preserve"> med fritekst</w:t>
      </w:r>
      <w:r w:rsidR="004D5607">
        <w:t xml:space="preserve"> under tabellen.</w:t>
      </w:r>
    </w:p>
    <w:p w14:paraId="7B86EFED" w14:textId="77777777" w:rsidR="00255FEB" w:rsidRPr="00255FEB" w:rsidRDefault="00255FEB" w:rsidP="00255FEB">
      <w:pPr>
        <w:pStyle w:val="Brdtekst"/>
      </w:pPr>
    </w:p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3274"/>
        <w:gridCol w:w="1751"/>
        <w:gridCol w:w="961"/>
        <w:gridCol w:w="1195"/>
        <w:gridCol w:w="1950"/>
      </w:tblGrid>
      <w:tr w:rsidR="00255FEB" w14:paraId="5F97D998" w14:textId="77777777" w:rsidTr="00255F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2505C72" w14:textId="2210CDCD" w:rsidR="00255FEB" w:rsidRDefault="00255FEB" w:rsidP="00EB603A">
            <w:pPr>
              <w:pStyle w:val="Brdtekst"/>
            </w:pPr>
            <w:r>
              <w:t xml:space="preserve">Type </w:t>
            </w:r>
            <w:r>
              <w:br/>
              <w:t>(eks. lastebil, gravemaskin, etc.)</w:t>
            </w:r>
          </w:p>
        </w:tc>
        <w:tc>
          <w:tcPr>
            <w:tcW w:w="0" w:type="auto"/>
          </w:tcPr>
          <w:p w14:paraId="4FF7607F" w14:textId="64D6CF38" w:rsidR="00255FEB" w:rsidRDefault="00255FEB" w:rsidP="00EB603A">
            <w:pPr>
              <w:pStyle w:val="Brdtek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Fabrikat / merke</w:t>
            </w:r>
          </w:p>
        </w:tc>
        <w:tc>
          <w:tcPr>
            <w:tcW w:w="0" w:type="auto"/>
          </w:tcPr>
          <w:p w14:paraId="603DD53B" w14:textId="7BD1DCF0" w:rsidR="00255FEB" w:rsidRDefault="00255FEB" w:rsidP="00EB603A">
            <w:pPr>
              <w:pStyle w:val="Brdtek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Reg. nr. </w:t>
            </w:r>
          </w:p>
        </w:tc>
        <w:tc>
          <w:tcPr>
            <w:tcW w:w="0" w:type="auto"/>
          </w:tcPr>
          <w:p w14:paraId="3F2A2441" w14:textId="387EFC81" w:rsidR="00255FEB" w:rsidRDefault="00255FEB" w:rsidP="00EB603A">
            <w:pPr>
              <w:pStyle w:val="Brdtek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Årsmodell</w:t>
            </w:r>
          </w:p>
        </w:tc>
        <w:tc>
          <w:tcPr>
            <w:tcW w:w="0" w:type="auto"/>
          </w:tcPr>
          <w:p w14:paraId="4EBDBA10" w14:textId="4F9D206E" w:rsidR="00255FEB" w:rsidRDefault="00255FEB" w:rsidP="00EB603A">
            <w:pPr>
              <w:pStyle w:val="Brdtek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Miljøklassifisering</w:t>
            </w:r>
          </w:p>
        </w:tc>
      </w:tr>
      <w:tr w:rsidR="00255FEB" w14:paraId="5258C1ED" w14:textId="77777777" w:rsidTr="00255F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F8377A1" w14:textId="77777777" w:rsidR="00255FEB" w:rsidRDefault="00255FEB" w:rsidP="00255FEB">
            <w:pPr>
              <w:pStyle w:val="Brdtekst"/>
            </w:pPr>
          </w:p>
        </w:tc>
        <w:tc>
          <w:tcPr>
            <w:tcW w:w="0" w:type="auto"/>
            <w:vAlign w:val="center"/>
          </w:tcPr>
          <w:p w14:paraId="51914C68" w14:textId="77777777" w:rsidR="00255FEB" w:rsidRDefault="00255FEB" w:rsidP="00255FEB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4E2D015B" w14:textId="41DA258E" w:rsidR="00255FEB" w:rsidRDefault="00255FEB" w:rsidP="00255FEB">
            <w:pPr>
              <w:pStyle w:val="Brdtek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2F99D627" w14:textId="2B8253EB" w:rsidR="00255FEB" w:rsidRDefault="00255FEB" w:rsidP="00255FEB">
            <w:pPr>
              <w:pStyle w:val="Brdtek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3BB964B2" w14:textId="64CFF049" w:rsidR="00255FEB" w:rsidRDefault="00255FEB" w:rsidP="00255FEB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55FEB" w14:paraId="0677FC2F" w14:textId="77777777" w:rsidTr="00255F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21482F5" w14:textId="77777777" w:rsidR="00255FEB" w:rsidRDefault="00255FEB" w:rsidP="00255FEB">
            <w:pPr>
              <w:pStyle w:val="Brdtekst"/>
            </w:pPr>
          </w:p>
        </w:tc>
        <w:tc>
          <w:tcPr>
            <w:tcW w:w="0" w:type="auto"/>
            <w:vAlign w:val="center"/>
          </w:tcPr>
          <w:p w14:paraId="57F0AD05" w14:textId="77777777" w:rsidR="00255FEB" w:rsidRDefault="00255FEB" w:rsidP="00255FEB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472A859D" w14:textId="77777777" w:rsidR="00255FEB" w:rsidRDefault="00255FEB" w:rsidP="00255FEB">
            <w:pPr>
              <w:pStyle w:val="Brdtek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4554A7FC" w14:textId="77777777" w:rsidR="00255FEB" w:rsidRDefault="00255FEB" w:rsidP="00255FEB">
            <w:pPr>
              <w:pStyle w:val="Brdtek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5BBD411E" w14:textId="77777777" w:rsidR="00255FEB" w:rsidRDefault="00255FEB" w:rsidP="00255FEB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55FEB" w14:paraId="655D24FC" w14:textId="77777777" w:rsidTr="00255F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4125A36" w14:textId="77777777" w:rsidR="00255FEB" w:rsidRDefault="00255FEB" w:rsidP="00255FEB">
            <w:pPr>
              <w:pStyle w:val="Brdtekst"/>
            </w:pPr>
          </w:p>
        </w:tc>
        <w:tc>
          <w:tcPr>
            <w:tcW w:w="0" w:type="auto"/>
            <w:vAlign w:val="center"/>
          </w:tcPr>
          <w:p w14:paraId="0F1B99DE" w14:textId="77777777" w:rsidR="00255FEB" w:rsidRDefault="00255FEB" w:rsidP="00255FEB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30EAA1BB" w14:textId="77777777" w:rsidR="00255FEB" w:rsidRDefault="00255FEB" w:rsidP="00255FEB">
            <w:pPr>
              <w:pStyle w:val="Brdtek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344B52BC" w14:textId="77777777" w:rsidR="00255FEB" w:rsidRDefault="00255FEB" w:rsidP="00255FEB">
            <w:pPr>
              <w:pStyle w:val="Brdtek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48B1BAEE" w14:textId="77777777" w:rsidR="00255FEB" w:rsidRDefault="00255FEB" w:rsidP="00255FEB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55FEB" w14:paraId="027258D0" w14:textId="77777777" w:rsidTr="00255F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0412431" w14:textId="77777777" w:rsidR="00255FEB" w:rsidRDefault="00255FEB" w:rsidP="00255FEB">
            <w:pPr>
              <w:pStyle w:val="Brdtekst"/>
            </w:pPr>
          </w:p>
        </w:tc>
        <w:tc>
          <w:tcPr>
            <w:tcW w:w="0" w:type="auto"/>
            <w:vAlign w:val="center"/>
          </w:tcPr>
          <w:p w14:paraId="0E164FC2" w14:textId="77777777" w:rsidR="00255FEB" w:rsidRDefault="00255FEB" w:rsidP="00255FEB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08FE84F2" w14:textId="77777777" w:rsidR="00255FEB" w:rsidRDefault="00255FEB" w:rsidP="00255FEB">
            <w:pPr>
              <w:pStyle w:val="Brdtek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273EE59F" w14:textId="77777777" w:rsidR="00255FEB" w:rsidRDefault="00255FEB" w:rsidP="00255FEB">
            <w:pPr>
              <w:pStyle w:val="Brdtek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32FBD6F6" w14:textId="77777777" w:rsidR="00255FEB" w:rsidRDefault="00255FEB" w:rsidP="00255FEB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55FEB" w14:paraId="62C91854" w14:textId="77777777" w:rsidTr="00255F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2A0A6C6" w14:textId="77777777" w:rsidR="00255FEB" w:rsidRDefault="00255FEB" w:rsidP="00255FEB">
            <w:pPr>
              <w:pStyle w:val="Brdtekst"/>
            </w:pPr>
          </w:p>
        </w:tc>
        <w:tc>
          <w:tcPr>
            <w:tcW w:w="0" w:type="auto"/>
            <w:vAlign w:val="center"/>
          </w:tcPr>
          <w:p w14:paraId="582AD185" w14:textId="77777777" w:rsidR="00255FEB" w:rsidRDefault="00255FEB" w:rsidP="00255FEB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7DB4C21D" w14:textId="77777777" w:rsidR="00255FEB" w:rsidRDefault="00255FEB" w:rsidP="00255FEB">
            <w:pPr>
              <w:pStyle w:val="Brdtek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1A87DAD5" w14:textId="77777777" w:rsidR="00255FEB" w:rsidRDefault="00255FEB" w:rsidP="00255FEB">
            <w:pPr>
              <w:pStyle w:val="Brdtek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68E2E070" w14:textId="77777777" w:rsidR="00255FEB" w:rsidRDefault="00255FEB" w:rsidP="00255FEB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55FEB" w14:paraId="5CD01292" w14:textId="77777777" w:rsidTr="00255F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A950309" w14:textId="77777777" w:rsidR="00255FEB" w:rsidRDefault="00255FEB" w:rsidP="00255FEB">
            <w:pPr>
              <w:pStyle w:val="Brdtekst"/>
            </w:pPr>
          </w:p>
        </w:tc>
        <w:tc>
          <w:tcPr>
            <w:tcW w:w="0" w:type="auto"/>
            <w:vAlign w:val="center"/>
          </w:tcPr>
          <w:p w14:paraId="31A2373A" w14:textId="77777777" w:rsidR="00255FEB" w:rsidRDefault="00255FEB" w:rsidP="00255FEB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372D866F" w14:textId="77777777" w:rsidR="00255FEB" w:rsidRDefault="00255FEB" w:rsidP="00255FEB">
            <w:pPr>
              <w:pStyle w:val="Brdtek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688B2C69" w14:textId="77777777" w:rsidR="00255FEB" w:rsidRDefault="00255FEB" w:rsidP="00255FEB">
            <w:pPr>
              <w:pStyle w:val="Brdtek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Align w:val="center"/>
          </w:tcPr>
          <w:p w14:paraId="3E339B0D" w14:textId="77777777" w:rsidR="00255FEB" w:rsidRDefault="00255FEB" w:rsidP="00255FEB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19C125C" w14:textId="77777777" w:rsidR="0078765D" w:rsidRPr="002F6173" w:rsidRDefault="0078765D" w:rsidP="00AD1A62">
      <w:pPr>
        <w:pStyle w:val="Brdtekst"/>
      </w:pPr>
    </w:p>
    <w:sectPr w:rsidR="0078765D" w:rsidRPr="002F6173" w:rsidSect="00370FB4">
      <w:headerReference w:type="default" r:id="rId8"/>
      <w:footerReference w:type="default" r:id="rId9"/>
      <w:headerReference w:type="first" r:id="rId10"/>
      <w:footerReference w:type="first" r:id="rId11"/>
      <w:footnotePr>
        <w:numFmt w:val="lowerRoman"/>
      </w:footnotePr>
      <w:endnotePr>
        <w:numFmt w:val="decimal"/>
      </w:endnotePr>
      <w:type w:val="continuous"/>
      <w:pgSz w:w="11907" w:h="16840" w:code="9"/>
      <w:pgMar w:top="1418" w:right="850" w:bottom="1134" w:left="1440" w:header="652" w:footer="487" w:gutter="0"/>
      <w:paperSrc w:first="15"/>
      <w:cols w:space="708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99712" w14:textId="77777777" w:rsidR="00162C79" w:rsidRDefault="00162C79" w:rsidP="00C900B5">
      <w:r>
        <w:separator/>
      </w:r>
    </w:p>
  </w:endnote>
  <w:endnote w:type="continuationSeparator" w:id="0">
    <w:p w14:paraId="518BBB82" w14:textId="77777777" w:rsidR="00162C79" w:rsidRDefault="00162C79" w:rsidP="00C90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08088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0FB2CC76" w14:textId="77777777" w:rsidR="00C900B5" w:rsidRPr="009558B7" w:rsidRDefault="001C1E9F" w:rsidP="009558B7">
        <w:pPr>
          <w:pStyle w:val="Bunntekst"/>
          <w:jc w:val="right"/>
        </w:pPr>
        <w:r w:rsidRPr="00613E73">
          <w:rPr>
            <w:sz w:val="18"/>
          </w:rPr>
          <w:fldChar w:fldCharType="begin"/>
        </w:r>
        <w:r w:rsidR="009558B7" w:rsidRPr="00613E73">
          <w:rPr>
            <w:sz w:val="18"/>
          </w:rPr>
          <w:instrText xml:space="preserve"> PAGE   \* MERGEFORMAT </w:instrText>
        </w:r>
        <w:r w:rsidRPr="00613E73">
          <w:rPr>
            <w:sz w:val="18"/>
          </w:rPr>
          <w:fldChar w:fldCharType="separate"/>
        </w:r>
        <w:r w:rsidR="00DF1D51">
          <w:rPr>
            <w:noProof/>
            <w:sz w:val="18"/>
          </w:rPr>
          <w:t>2</w:t>
        </w:r>
        <w:r w:rsidRPr="00613E73">
          <w:rPr>
            <w:sz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18112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0FFBA328" w14:textId="77777777" w:rsidR="00FD0B4D" w:rsidRDefault="001C1E9F" w:rsidP="00FD0B4D">
        <w:pPr>
          <w:pStyle w:val="Bunntekst"/>
          <w:jc w:val="right"/>
        </w:pPr>
        <w:r w:rsidRPr="00613E73">
          <w:rPr>
            <w:sz w:val="18"/>
          </w:rPr>
          <w:fldChar w:fldCharType="begin"/>
        </w:r>
        <w:r w:rsidR="00FD0B4D" w:rsidRPr="00613E73">
          <w:rPr>
            <w:sz w:val="18"/>
          </w:rPr>
          <w:instrText xml:space="preserve"> PAGE   \* MERGEFORMAT </w:instrText>
        </w:r>
        <w:r w:rsidRPr="00613E73">
          <w:rPr>
            <w:sz w:val="18"/>
          </w:rPr>
          <w:fldChar w:fldCharType="separate"/>
        </w:r>
        <w:r w:rsidR="008C2867">
          <w:rPr>
            <w:noProof/>
            <w:sz w:val="18"/>
          </w:rPr>
          <w:t>1</w:t>
        </w:r>
        <w:r w:rsidRPr="00613E73">
          <w:rPr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F0709" w14:textId="77777777" w:rsidR="00162C79" w:rsidRDefault="00162C79" w:rsidP="00C900B5">
      <w:r>
        <w:separator/>
      </w:r>
    </w:p>
  </w:footnote>
  <w:footnote w:type="continuationSeparator" w:id="0">
    <w:p w14:paraId="44C14817" w14:textId="77777777" w:rsidR="00162C79" w:rsidRDefault="00162C79" w:rsidP="00C90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FD187" w14:textId="08B4548C" w:rsidR="00FD0B4D" w:rsidRPr="00370FB4" w:rsidRDefault="00370FB4" w:rsidP="00370FB4">
    <w:pPr>
      <w:pStyle w:val="Topptekst"/>
    </w:pPr>
    <w:r>
      <w:rPr>
        <w:noProof/>
      </w:rPr>
      <w:t>Vedlegg I</w:t>
    </w:r>
    <w:r w:rsidR="00E81928">
      <w:rPr>
        <w:noProof/>
      </w:rPr>
      <w:t>-</w:t>
    </w:r>
    <w:r w:rsidR="00656386">
      <w:rPr>
        <w:noProof/>
      </w:rPr>
      <w:t>4</w:t>
    </w:r>
    <w:r>
      <w:rPr>
        <w:noProof/>
      </w:rPr>
      <w:t>-</w:t>
    </w:r>
    <w:r w:rsidR="00656386">
      <w:rPr>
        <w:noProof/>
      </w:rPr>
      <w:t>¤</w:t>
    </w:r>
    <w:r>
      <w:rPr>
        <w:noProof/>
      </w:rPr>
      <w:t xml:space="preserve">: </w:t>
    </w:r>
    <w:r w:rsidR="009559A5">
      <w:rPr>
        <w:noProof/>
      </w:rPr>
      <w:t>Mal</w:t>
    </w:r>
    <w:r w:rsidR="00656386">
      <w:rPr>
        <w:noProof/>
      </w:rPr>
      <w:t xml:space="preserve"> for </w:t>
    </w:r>
    <w:r w:rsidR="00CE37D3">
      <w:rPr>
        <w:noProof/>
      </w:rPr>
      <w:t xml:space="preserve">beskrivelse av tilbyders </w:t>
    </w:r>
    <w:r w:rsidR="00656386">
      <w:rPr>
        <w:noProof/>
      </w:rPr>
      <w:t>klima- og miljøarbeid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11357" w14:textId="1B8FCD05" w:rsidR="00C900B5" w:rsidRPr="00DF4AAF" w:rsidRDefault="00C900B5" w:rsidP="00370FB4">
    <w:pPr>
      <w:jc w:val="right"/>
    </w:pPr>
    <w:r>
      <w:rPr>
        <w:noProof/>
      </w:rPr>
      <w:tab/>
    </w:r>
    <w:r>
      <w:rPr>
        <w:noProof/>
      </w:rPr>
      <w:tab/>
    </w:r>
    <w:r w:rsidR="00F9081E">
      <w:rPr>
        <w:noProof/>
      </w:rPr>
      <w:t>Vedlegg I-1: Tilbudsbrev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6EA"/>
    <w:multiLevelType w:val="hybridMultilevel"/>
    <w:tmpl w:val="51743C5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91F1F"/>
    <w:multiLevelType w:val="hybridMultilevel"/>
    <w:tmpl w:val="0EE6E45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D90790"/>
    <w:multiLevelType w:val="hybridMultilevel"/>
    <w:tmpl w:val="941C65E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920465"/>
    <w:multiLevelType w:val="hybridMultilevel"/>
    <w:tmpl w:val="2F38E6A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4524F7"/>
    <w:multiLevelType w:val="singleLevel"/>
    <w:tmpl w:val="97C4D08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528033D7"/>
    <w:multiLevelType w:val="hybridMultilevel"/>
    <w:tmpl w:val="0B7E2FC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2ED7703"/>
    <w:multiLevelType w:val="singleLevel"/>
    <w:tmpl w:val="4F3C2428"/>
    <w:lvl w:ilvl="0">
      <w:start w:val="1"/>
      <w:numFmt w:val="decimal"/>
      <w:pStyle w:val="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39877FA"/>
    <w:multiLevelType w:val="singleLevel"/>
    <w:tmpl w:val="D75C617C"/>
    <w:lvl w:ilvl="0">
      <w:start w:val="1"/>
      <w:numFmt w:val="bullet"/>
      <w:pStyle w:val="Kul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AC96974"/>
    <w:multiLevelType w:val="singleLevel"/>
    <w:tmpl w:val="1636803E"/>
    <w:lvl w:ilvl="0">
      <w:start w:val="2"/>
      <w:numFmt w:val="decimal"/>
      <w:pStyle w:val="Nummer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73AD08E9"/>
    <w:multiLevelType w:val="singleLevel"/>
    <w:tmpl w:val="0E90FA16"/>
    <w:lvl w:ilvl="0">
      <w:start w:val="1"/>
      <w:numFmt w:val="bullet"/>
      <w:pStyle w:val="Ku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0663121">
    <w:abstractNumId w:val="4"/>
  </w:num>
  <w:num w:numId="2" w16cid:durableId="199708548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950120142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1829249154">
    <w:abstractNumId w:val="9"/>
  </w:num>
  <w:num w:numId="5" w16cid:durableId="1513568279">
    <w:abstractNumId w:val="7"/>
  </w:num>
  <w:num w:numId="6" w16cid:durableId="1697465064">
    <w:abstractNumId w:val="6"/>
  </w:num>
  <w:num w:numId="7" w16cid:durableId="141624155">
    <w:abstractNumId w:val="8"/>
  </w:num>
  <w:num w:numId="8" w16cid:durableId="75519681">
    <w:abstractNumId w:val="6"/>
    <w:lvlOverride w:ilvl="0">
      <w:startOverride w:val="1"/>
    </w:lvlOverride>
  </w:num>
  <w:num w:numId="9" w16cid:durableId="1881016559">
    <w:abstractNumId w:val="8"/>
    <w:lvlOverride w:ilvl="0">
      <w:startOverride w:val="2"/>
    </w:lvlOverride>
  </w:num>
  <w:num w:numId="10" w16cid:durableId="1697001281">
    <w:abstractNumId w:val="1"/>
  </w:num>
  <w:num w:numId="11" w16cid:durableId="1629815108">
    <w:abstractNumId w:val="2"/>
  </w:num>
  <w:num w:numId="12" w16cid:durableId="1342665530">
    <w:abstractNumId w:val="5"/>
  </w:num>
  <w:num w:numId="13" w16cid:durableId="365764275">
    <w:abstractNumId w:val="0"/>
  </w:num>
  <w:num w:numId="14" w16cid:durableId="13523358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Fmt w:val="lowerRoman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81E"/>
    <w:rsid w:val="000562BE"/>
    <w:rsid w:val="00061F67"/>
    <w:rsid w:val="00063C56"/>
    <w:rsid w:val="00077FA9"/>
    <w:rsid w:val="00113BCC"/>
    <w:rsid w:val="00124E85"/>
    <w:rsid w:val="0015177D"/>
    <w:rsid w:val="0015227A"/>
    <w:rsid w:val="00162517"/>
    <w:rsid w:val="00162C79"/>
    <w:rsid w:val="00173340"/>
    <w:rsid w:val="001871DC"/>
    <w:rsid w:val="001C1E9F"/>
    <w:rsid w:val="002260D4"/>
    <w:rsid w:val="00227D25"/>
    <w:rsid w:val="00234616"/>
    <w:rsid w:val="002452DA"/>
    <w:rsid w:val="00255FEB"/>
    <w:rsid w:val="002643E8"/>
    <w:rsid w:val="002F6173"/>
    <w:rsid w:val="00312171"/>
    <w:rsid w:val="003468DF"/>
    <w:rsid w:val="003556D0"/>
    <w:rsid w:val="00356036"/>
    <w:rsid w:val="00370FB4"/>
    <w:rsid w:val="00413FC2"/>
    <w:rsid w:val="004369E9"/>
    <w:rsid w:val="00450C2B"/>
    <w:rsid w:val="004813FC"/>
    <w:rsid w:val="004D32A9"/>
    <w:rsid w:val="004D5607"/>
    <w:rsid w:val="00513AD0"/>
    <w:rsid w:val="00516C72"/>
    <w:rsid w:val="00534CF9"/>
    <w:rsid w:val="005D6926"/>
    <w:rsid w:val="00656386"/>
    <w:rsid w:val="00672DC2"/>
    <w:rsid w:val="006C1F83"/>
    <w:rsid w:val="006E12E9"/>
    <w:rsid w:val="0072499A"/>
    <w:rsid w:val="0078765D"/>
    <w:rsid w:val="007C2E30"/>
    <w:rsid w:val="008070A2"/>
    <w:rsid w:val="00887F0E"/>
    <w:rsid w:val="00896DA5"/>
    <w:rsid w:val="008C2867"/>
    <w:rsid w:val="008E7D14"/>
    <w:rsid w:val="00940411"/>
    <w:rsid w:val="009558B7"/>
    <w:rsid w:val="009559A5"/>
    <w:rsid w:val="00963C9A"/>
    <w:rsid w:val="00966582"/>
    <w:rsid w:val="009705B5"/>
    <w:rsid w:val="00996E3E"/>
    <w:rsid w:val="00A46632"/>
    <w:rsid w:val="00A6002D"/>
    <w:rsid w:val="00AD1A62"/>
    <w:rsid w:val="00AD2DEF"/>
    <w:rsid w:val="00B1293D"/>
    <w:rsid w:val="00B47D1D"/>
    <w:rsid w:val="00B759CB"/>
    <w:rsid w:val="00C45E7D"/>
    <w:rsid w:val="00C900B5"/>
    <w:rsid w:val="00CE2F34"/>
    <w:rsid w:val="00CE37D3"/>
    <w:rsid w:val="00D87EBF"/>
    <w:rsid w:val="00D92ACB"/>
    <w:rsid w:val="00D9512B"/>
    <w:rsid w:val="00DB68A4"/>
    <w:rsid w:val="00DF1D51"/>
    <w:rsid w:val="00DF4AAF"/>
    <w:rsid w:val="00E81928"/>
    <w:rsid w:val="00E9104C"/>
    <w:rsid w:val="00EA0022"/>
    <w:rsid w:val="00EB603A"/>
    <w:rsid w:val="00F05737"/>
    <w:rsid w:val="00F9081E"/>
    <w:rsid w:val="00FA10CB"/>
    <w:rsid w:val="00FD0B4D"/>
    <w:rsid w:val="00FF0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BB01EEA"/>
  <w15:docId w15:val="{D5F9258B-824C-478E-B62F-5C104F07F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340"/>
    <w:rPr>
      <w:rFonts w:ascii="Arial" w:hAnsi="Arial"/>
    </w:rPr>
  </w:style>
  <w:style w:type="paragraph" w:styleId="Overskrift1">
    <w:name w:val="heading 1"/>
    <w:basedOn w:val="Normal"/>
    <w:next w:val="Overskrift2"/>
    <w:link w:val="Overskrift1Tegn"/>
    <w:uiPriority w:val="9"/>
    <w:qFormat/>
    <w:rsid w:val="009705B5"/>
    <w:pPr>
      <w:spacing w:before="480"/>
      <w:outlineLvl w:val="0"/>
    </w:pPr>
    <w:rPr>
      <w:b/>
      <w:sz w:val="24"/>
    </w:rPr>
  </w:style>
  <w:style w:type="paragraph" w:styleId="Overskrift2">
    <w:name w:val="heading 2"/>
    <w:basedOn w:val="Normal"/>
    <w:next w:val="Brdtekst"/>
    <w:uiPriority w:val="9"/>
    <w:qFormat/>
    <w:rsid w:val="009705B5"/>
    <w:pPr>
      <w:keepNext/>
      <w:spacing w:before="360"/>
      <w:ind w:left="709" w:hanging="709"/>
      <w:outlineLvl w:val="1"/>
    </w:pPr>
    <w:rPr>
      <w:b/>
    </w:rPr>
  </w:style>
  <w:style w:type="paragraph" w:styleId="Overskrift3">
    <w:name w:val="heading 3"/>
    <w:basedOn w:val="Normal"/>
    <w:next w:val="Brdtekst"/>
    <w:uiPriority w:val="9"/>
    <w:qFormat/>
    <w:rsid w:val="006E12E9"/>
    <w:pPr>
      <w:keepNext/>
      <w:spacing w:before="420"/>
      <w:ind w:left="709" w:hanging="709"/>
      <w:outlineLvl w:val="2"/>
    </w:pPr>
  </w:style>
  <w:style w:type="paragraph" w:styleId="Overskrift4">
    <w:name w:val="heading 4"/>
    <w:basedOn w:val="Normal"/>
    <w:next w:val="Brdtekst"/>
    <w:uiPriority w:val="9"/>
    <w:qFormat/>
    <w:rsid w:val="006E12E9"/>
    <w:pPr>
      <w:keepNext/>
      <w:spacing w:before="360"/>
      <w:outlineLvl w:val="3"/>
    </w:pPr>
    <w:rPr>
      <w:b/>
    </w:rPr>
  </w:style>
  <w:style w:type="paragraph" w:styleId="Overskrift5">
    <w:name w:val="heading 5"/>
    <w:basedOn w:val="Overskrift4"/>
    <w:next w:val="Brdtekst"/>
    <w:uiPriority w:val="9"/>
    <w:qFormat/>
    <w:rsid w:val="006E12E9"/>
    <w:pPr>
      <w:outlineLvl w:val="4"/>
    </w:pPr>
    <w:rPr>
      <w:b w:val="0"/>
      <w:u w:val="single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8765D"/>
    <w:pPr>
      <w:keepNext/>
      <w:keepLines/>
      <w:spacing w:before="40" w:line="276" w:lineRule="auto"/>
      <w:ind w:left="1152" w:hanging="1152"/>
      <w:outlineLvl w:val="5"/>
    </w:pPr>
    <w:rPr>
      <w:rFonts w:asciiTheme="majorHAnsi" w:eastAsiaTheme="majorEastAsia" w:hAnsiTheme="majorHAnsi" w:cstheme="majorBidi"/>
      <w:color w:val="243F60" w:themeColor="accent1" w:themeShade="7F"/>
      <w:szCs w:val="22"/>
      <w:lang w:eastAsia="en-US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8765D"/>
    <w:pPr>
      <w:keepNext/>
      <w:keepLines/>
      <w:spacing w:before="40" w:line="276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eastAsia="en-US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8765D"/>
    <w:pPr>
      <w:keepNext/>
      <w:keepLines/>
      <w:spacing w:before="40" w:line="276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8765D"/>
    <w:pPr>
      <w:keepNext/>
      <w:keepLines/>
      <w:spacing w:before="40" w:line="276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link w:val="BrdtekstTegn"/>
    <w:qFormat/>
    <w:rsid w:val="006E12E9"/>
    <w:pPr>
      <w:spacing w:before="240"/>
    </w:pPr>
  </w:style>
  <w:style w:type="paragraph" w:styleId="Sluttnotetekst">
    <w:name w:val="endnote text"/>
    <w:basedOn w:val="Normal"/>
    <w:semiHidden/>
    <w:rsid w:val="006E12E9"/>
  </w:style>
  <w:style w:type="paragraph" w:styleId="Bunntekst">
    <w:name w:val="footer"/>
    <w:basedOn w:val="Normal"/>
    <w:link w:val="BunntekstTegn"/>
    <w:uiPriority w:val="99"/>
    <w:rsid w:val="006E12E9"/>
    <w:pPr>
      <w:tabs>
        <w:tab w:val="center" w:pos="4252"/>
        <w:tab w:val="right" w:pos="8504"/>
      </w:tabs>
    </w:pPr>
  </w:style>
  <w:style w:type="paragraph" w:styleId="Topptekst">
    <w:name w:val="header"/>
    <w:basedOn w:val="Normal"/>
    <w:rsid w:val="006E12E9"/>
    <w:pPr>
      <w:tabs>
        <w:tab w:val="center" w:pos="4819"/>
        <w:tab w:val="right" w:pos="9071"/>
      </w:tabs>
    </w:pPr>
  </w:style>
  <w:style w:type="paragraph" w:styleId="Vanliginnrykk">
    <w:name w:val="Normal Indent"/>
    <w:basedOn w:val="Normal"/>
    <w:rsid w:val="006E12E9"/>
    <w:pPr>
      <w:spacing w:before="240"/>
      <w:ind w:left="720"/>
    </w:pPr>
  </w:style>
  <w:style w:type="paragraph" w:customStyle="1" w:styleId="TabellOverskrift">
    <w:name w:val="TabellOverskrift"/>
    <w:basedOn w:val="Normal"/>
    <w:next w:val="Normal"/>
    <w:rsid w:val="006E12E9"/>
    <w:pPr>
      <w:keepNext/>
      <w:spacing w:before="240" w:after="120"/>
    </w:pPr>
    <w:rPr>
      <w:i/>
    </w:rPr>
  </w:style>
  <w:style w:type="paragraph" w:customStyle="1" w:styleId="Tabell">
    <w:name w:val="Tabell"/>
    <w:basedOn w:val="Brdtekst"/>
    <w:next w:val="Normal"/>
    <w:rsid w:val="006E12E9"/>
    <w:pPr>
      <w:keepNext/>
      <w:spacing w:after="120"/>
    </w:pPr>
    <w:rPr>
      <w:rFonts w:ascii="Times New Roman" w:hAnsi="Times New Roman"/>
      <w:i/>
    </w:rPr>
  </w:style>
  <w:style w:type="paragraph" w:styleId="Tittel">
    <w:name w:val="Title"/>
    <w:basedOn w:val="Brdtekst"/>
    <w:qFormat/>
    <w:rsid w:val="006E12E9"/>
    <w:pPr>
      <w:framePr w:h="1968" w:wrap="around" w:vAnchor="page" w:hAnchor="margin" w:xAlign="center" w:y="10207"/>
      <w:jc w:val="center"/>
    </w:pPr>
    <w:rPr>
      <w:b/>
      <w:caps/>
    </w:rPr>
  </w:style>
  <w:style w:type="paragraph" w:styleId="Liste">
    <w:name w:val="List"/>
    <w:basedOn w:val="Brdtekst"/>
    <w:rsid w:val="006E12E9"/>
    <w:pPr>
      <w:keepNext/>
      <w:spacing w:before="0"/>
      <w:ind w:left="714" w:hanging="357"/>
    </w:pPr>
  </w:style>
  <w:style w:type="paragraph" w:customStyle="1" w:styleId="Vedleggsliste">
    <w:name w:val="Vedleggsliste"/>
    <w:basedOn w:val="Normal"/>
    <w:next w:val="Normal"/>
    <w:rsid w:val="006E12E9"/>
    <w:pPr>
      <w:tabs>
        <w:tab w:val="left" w:pos="1134"/>
      </w:tabs>
      <w:spacing w:before="240"/>
      <w:ind w:left="1134" w:hanging="1134"/>
    </w:pPr>
  </w:style>
  <w:style w:type="character" w:styleId="Hyperkobling">
    <w:name w:val="Hyperlink"/>
    <w:basedOn w:val="Standardskriftforavsnitt"/>
    <w:rsid w:val="006E12E9"/>
    <w:rPr>
      <w:color w:val="0000FF"/>
      <w:u w:val="single"/>
    </w:rPr>
  </w:style>
  <w:style w:type="paragraph" w:customStyle="1" w:styleId="Footer1">
    <w:name w:val="Footer1"/>
    <w:basedOn w:val="Bunntekst"/>
    <w:next w:val="Bunntekst"/>
    <w:rsid w:val="006E12E9"/>
    <w:rPr>
      <w:b/>
      <w:caps/>
      <w:spacing w:val="20"/>
      <w:sz w:val="12"/>
    </w:rPr>
  </w:style>
  <w:style w:type="paragraph" w:styleId="Bildetekst">
    <w:name w:val="caption"/>
    <w:basedOn w:val="Normal"/>
    <w:next w:val="Normal"/>
    <w:qFormat/>
    <w:rsid w:val="006E12E9"/>
    <w:pPr>
      <w:spacing w:before="120" w:after="120"/>
    </w:pPr>
    <w:rPr>
      <w:b/>
    </w:rPr>
  </w:style>
  <w:style w:type="character" w:styleId="Sidetall">
    <w:name w:val="page number"/>
    <w:basedOn w:val="Standardskriftforavsnitt"/>
    <w:rsid w:val="006E12E9"/>
  </w:style>
  <w:style w:type="paragraph" w:customStyle="1" w:styleId="Avsendertekstblokk">
    <w:name w:val="Avsender_tekstblokk"/>
    <w:basedOn w:val="Normal"/>
    <w:rsid w:val="006E12E9"/>
    <w:pPr>
      <w:framePr w:w="2268" w:h="2268" w:hRule="exact" w:wrap="around" w:vAnchor="page" w:hAnchor="page" w:x="8790" w:y="1986"/>
    </w:pPr>
  </w:style>
  <w:style w:type="paragraph" w:styleId="Undertittel">
    <w:name w:val="Subtitle"/>
    <w:basedOn w:val="Normal"/>
    <w:next w:val="Normal"/>
    <w:qFormat/>
    <w:rsid w:val="006E12E9"/>
    <w:pPr>
      <w:spacing w:after="60"/>
    </w:pPr>
    <w:rPr>
      <w:b/>
      <w:noProof/>
      <w:sz w:val="24"/>
    </w:rPr>
  </w:style>
  <w:style w:type="paragraph" w:customStyle="1" w:styleId="Topptekstlinje1">
    <w:name w:val="Topptekst_linje_1"/>
    <w:rsid w:val="006E12E9"/>
    <w:pPr>
      <w:spacing w:before="120" w:after="60"/>
    </w:pPr>
    <w:rPr>
      <w:rFonts w:ascii="Arial Narrow" w:hAnsi="Arial Narrow"/>
      <w:b/>
      <w:noProof/>
      <w:sz w:val="18"/>
    </w:rPr>
  </w:style>
  <w:style w:type="paragraph" w:customStyle="1" w:styleId="Brevtittel">
    <w:name w:val="Brevtittel"/>
    <w:basedOn w:val="Undertittel"/>
    <w:rsid w:val="006E12E9"/>
    <w:pPr>
      <w:spacing w:before="360"/>
    </w:pPr>
    <w:rPr>
      <w:smallCaps/>
      <w:noProof w:val="0"/>
      <w:sz w:val="28"/>
    </w:rPr>
  </w:style>
  <w:style w:type="paragraph" w:customStyle="1" w:styleId="Topptekstlinje2">
    <w:name w:val="Topptekst_linje_2"/>
    <w:basedOn w:val="Normal"/>
    <w:rsid w:val="006E12E9"/>
    <w:rPr>
      <w:noProof/>
      <w:sz w:val="18"/>
    </w:rPr>
  </w:style>
  <w:style w:type="paragraph" w:styleId="Underskrift">
    <w:name w:val="Signature"/>
    <w:basedOn w:val="Normal"/>
    <w:rsid w:val="006E12E9"/>
    <w:pPr>
      <w:spacing w:before="480"/>
    </w:pPr>
  </w:style>
  <w:style w:type="paragraph" w:customStyle="1" w:styleId="Firma">
    <w:name w:val="Firma"/>
    <w:basedOn w:val="Bunntekst"/>
    <w:rsid w:val="006E12E9"/>
    <w:rPr>
      <w:sz w:val="12"/>
    </w:rPr>
  </w:style>
  <w:style w:type="paragraph" w:customStyle="1" w:styleId="Kule">
    <w:name w:val="Kule"/>
    <w:basedOn w:val="Brdtekst"/>
    <w:next w:val="Kule1"/>
    <w:rsid w:val="006E12E9"/>
    <w:pPr>
      <w:numPr>
        <w:numId w:val="4"/>
      </w:numPr>
    </w:pPr>
  </w:style>
  <w:style w:type="paragraph" w:customStyle="1" w:styleId="Kule1">
    <w:name w:val="Kule 1"/>
    <w:basedOn w:val="Kule"/>
    <w:rsid w:val="006E12E9"/>
    <w:pPr>
      <w:numPr>
        <w:numId w:val="5"/>
      </w:numPr>
      <w:spacing w:before="60"/>
    </w:pPr>
  </w:style>
  <w:style w:type="paragraph" w:customStyle="1" w:styleId="Nummer">
    <w:name w:val="Nummer"/>
    <w:basedOn w:val="Brdtekst"/>
    <w:next w:val="Nummer1"/>
    <w:rsid w:val="006E12E9"/>
    <w:pPr>
      <w:numPr>
        <w:numId w:val="6"/>
      </w:numPr>
    </w:pPr>
  </w:style>
  <w:style w:type="paragraph" w:customStyle="1" w:styleId="Nummer1">
    <w:name w:val="Nummer 1"/>
    <w:basedOn w:val="Nummer"/>
    <w:rsid w:val="006E12E9"/>
    <w:pPr>
      <w:numPr>
        <w:numId w:val="7"/>
      </w:numPr>
      <w:spacing w:before="60"/>
    </w:pPr>
  </w:style>
  <w:style w:type="paragraph" w:customStyle="1" w:styleId="NormalTabell">
    <w:name w:val="NormalTabell"/>
    <w:basedOn w:val="Normal"/>
    <w:rsid w:val="006E12E9"/>
    <w:pPr>
      <w:keepNext/>
      <w:spacing w:before="20" w:after="20"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C900B5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900B5"/>
    <w:rPr>
      <w:rFonts w:ascii="Tahoma" w:hAnsi="Tahoma" w:cs="Tahoma"/>
      <w:sz w:val="16"/>
      <w:szCs w:val="16"/>
    </w:rPr>
  </w:style>
  <w:style w:type="character" w:styleId="Plassholdertekst">
    <w:name w:val="Placeholder Text"/>
    <w:basedOn w:val="Standardskriftforavsnitt"/>
    <w:uiPriority w:val="99"/>
    <w:semiHidden/>
    <w:rsid w:val="00C900B5"/>
    <w:rPr>
      <w:color w:val="808080"/>
    </w:rPr>
  </w:style>
  <w:style w:type="character" w:customStyle="1" w:styleId="BunntekstTegn">
    <w:name w:val="Bunntekst Tegn"/>
    <w:basedOn w:val="Standardskriftforavsnitt"/>
    <w:link w:val="Bunntekst"/>
    <w:uiPriority w:val="99"/>
    <w:rsid w:val="00FD0B4D"/>
    <w:rPr>
      <w:rFonts w:ascii="Arial" w:hAnsi="Arial"/>
      <w:sz w:val="22"/>
    </w:rPr>
  </w:style>
  <w:style w:type="paragraph" w:customStyle="1" w:styleId="Refbrev">
    <w:name w:val="Ref_brev"/>
    <w:basedOn w:val="Normal"/>
    <w:qFormat/>
    <w:rsid w:val="008C2867"/>
    <w:rPr>
      <w:sz w:val="14"/>
    </w:rPr>
  </w:style>
  <w:style w:type="table" w:styleId="Tabellrutenett">
    <w:name w:val="Table Grid"/>
    <w:basedOn w:val="Vanligtabell"/>
    <w:uiPriority w:val="59"/>
    <w:rsid w:val="00F90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dtekstTegn">
    <w:name w:val="Brødtekst Tegn"/>
    <w:basedOn w:val="Standardskriftforavsnitt"/>
    <w:link w:val="Brdtekst"/>
    <w:rsid w:val="00996E3E"/>
    <w:rPr>
      <w:rFonts w:ascii="Arial" w:hAnsi="Arial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8765D"/>
    <w:rPr>
      <w:rFonts w:asciiTheme="majorHAnsi" w:eastAsiaTheme="majorEastAsia" w:hAnsiTheme="majorHAnsi" w:cstheme="majorBidi"/>
      <w:color w:val="243F60" w:themeColor="accent1" w:themeShade="7F"/>
      <w:szCs w:val="22"/>
      <w:lang w:eastAsia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8765D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eastAsia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8765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8765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78765D"/>
    <w:rPr>
      <w:rFonts w:ascii="Arial" w:hAnsi="Arial"/>
      <w:b/>
      <w:sz w:val="24"/>
    </w:rPr>
  </w:style>
  <w:style w:type="table" w:styleId="Rutenettabell1lys">
    <w:name w:val="Grid Table 1 Light"/>
    <w:basedOn w:val="Vanligtabell"/>
    <w:uiPriority w:val="46"/>
    <w:rsid w:val="00255FE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0_Kontor\Maler\Office\Aprova_brev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4448816E95B4BF2A303110B26F0774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8C1EAD6-03A1-422C-B4CF-841284C48FF8}"/>
      </w:docPartPr>
      <w:docPartBody>
        <w:p w:rsidR="00BF29C6" w:rsidRDefault="00BF29C6">
          <w:pPr>
            <w:pStyle w:val="84448816E95B4BF2A303110B26F0774A"/>
          </w:pPr>
          <w:r w:rsidRPr="0003113E">
            <w:rPr>
              <w:rStyle w:val="Plassholderteks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9C6"/>
    <w:rsid w:val="00516C72"/>
    <w:rsid w:val="006C1F83"/>
    <w:rsid w:val="008E7D14"/>
    <w:rsid w:val="009C607D"/>
    <w:rsid w:val="00AD2DEF"/>
    <w:rsid w:val="00B06406"/>
    <w:rsid w:val="00B2147B"/>
    <w:rsid w:val="00BF29C6"/>
    <w:rsid w:val="00D9512B"/>
    <w:rsid w:val="00FA10CB"/>
    <w:rsid w:val="00FF0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b-NO" w:eastAsia="nb-N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Pr>
      <w:color w:val="808080"/>
    </w:rPr>
  </w:style>
  <w:style w:type="paragraph" w:customStyle="1" w:styleId="84448816E95B4BF2A303110B26F0774A">
    <w:name w:val="84448816E95B4BF2A303110B26F077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2016-01-15T00:00:00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Aprova_brev.dotx</Template>
  <TotalTime>188</TotalTime>
  <Pages>1</Pages>
  <Words>180</Words>
  <Characters>955</Characters>
  <Application>Microsoft Office Word</Application>
  <DocSecurity>0</DocSecurity>
  <Lines>7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Skjema for evaluering av klima- og miljøarbeid</vt:lpstr>
      <vt:lpstr>«firma1»</vt:lpstr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Tilbyders klima- og miljøarbeid</dc:title>
  <dc:creator>Kristian Johnsen</dc:creator>
  <cp:keywords/>
  <cp:lastModifiedBy>Per Espen Dahle</cp:lastModifiedBy>
  <cp:revision>32</cp:revision>
  <cp:lastPrinted>2010-05-06T09:56:00Z</cp:lastPrinted>
  <dcterms:created xsi:type="dcterms:W3CDTF">2023-12-07T17:06:00Z</dcterms:created>
  <dcterms:modified xsi:type="dcterms:W3CDTF">2026-08-07T11:52:00Z</dcterms:modified>
</cp:coreProperties>
</file>